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17FAC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STILEBONE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13CBBFF4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A8FBEA6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</w:p>
    <w:p w14:paraId="479192F6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</w:p>
    <w:p w14:paraId="36BFCB19" w14:textId="77777777" w:rsidR="00FC670A" w:rsidRDefault="00FC670A" w:rsidP="00FC67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6DF4EDA" w14:textId="77777777" w:rsidR="00FC670A" w:rsidRDefault="00FC670A" w:rsidP="00FC670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6FE0FA0D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4E5C47A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</w:p>
    <w:p w14:paraId="1DAF4A9F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</w:p>
    <w:p w14:paraId="68CE887B" w14:textId="77777777" w:rsidR="00FC670A" w:rsidRDefault="00FC670A" w:rsidP="00FC67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2023</w:t>
      </w:r>
    </w:p>
    <w:p w14:paraId="2D6D54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59BC0" w14:textId="77777777" w:rsidR="00FC670A" w:rsidRDefault="00FC670A" w:rsidP="009139A6">
      <w:r>
        <w:separator/>
      </w:r>
    </w:p>
  </w:endnote>
  <w:endnote w:type="continuationSeparator" w:id="0">
    <w:p w14:paraId="5940D2FD" w14:textId="77777777" w:rsidR="00FC670A" w:rsidRDefault="00FC67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23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DF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43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4BD7" w14:textId="77777777" w:rsidR="00FC670A" w:rsidRDefault="00FC670A" w:rsidP="009139A6">
      <w:r>
        <w:separator/>
      </w:r>
    </w:p>
  </w:footnote>
  <w:footnote w:type="continuationSeparator" w:id="0">
    <w:p w14:paraId="477CFE37" w14:textId="77777777" w:rsidR="00FC670A" w:rsidRDefault="00FC67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AC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796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2F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70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78DF5"/>
  <w15:chartTrackingRefBased/>
  <w15:docId w15:val="{25977296-39C4-4676-B1F2-DAEF76D2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70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2023-04-30T21:16:00Z</dcterms:created>
  <dcterms:modified xsi:type="dcterms:W3CDTF">2023-04-30T21:17:00Z</dcterms:modified>
</cp:coreProperties>
</file>